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9AD1C" w14:textId="77777777" w:rsidR="0088353B" w:rsidRDefault="0088353B" w:rsidP="0088353B">
      <w:pPr>
        <w:pStyle w:val="Unittitle"/>
      </w:pPr>
      <w:r>
        <w:t xml:space="preserve">7. Building technology principles </w:t>
      </w:r>
    </w:p>
    <w:p w14:paraId="06C2E04B" w14:textId="045B5CB5" w:rsidR="0088353B" w:rsidRDefault="0088353B" w:rsidP="0088353B">
      <w:pPr>
        <w:pStyle w:val="Heading1"/>
      </w:pPr>
      <w:r>
        <w:t>Worksheet 1</w:t>
      </w:r>
      <w:r w:rsidR="00D62B42">
        <w:t>9</w:t>
      </w:r>
      <w:r>
        <w:t xml:space="preserve">: Manufacturers’ instructions (learner) </w:t>
      </w:r>
    </w:p>
    <w:p w14:paraId="7D235DE8" w14:textId="77777777" w:rsidR="0088353B" w:rsidRDefault="0088353B" w:rsidP="0088353B">
      <w:pPr>
        <w:pStyle w:val="Answer"/>
        <w:ind w:left="0"/>
      </w:pPr>
      <w:r>
        <w:t xml:space="preserve">Create and develop your own instructions for a construction-related piece of equipment of your choice. You must present your instructions in a professional format. </w:t>
      </w:r>
    </w:p>
    <w:p w14:paraId="50D6841E" w14:textId="77777777" w:rsidR="0088353B" w:rsidRDefault="0088353B" w:rsidP="0088353B">
      <w:pPr>
        <w:pStyle w:val="Answer"/>
        <w:ind w:left="0"/>
      </w:pPr>
    </w:p>
    <w:p w14:paraId="50975009" w14:textId="77777777" w:rsidR="0088353B" w:rsidRDefault="0088353B" w:rsidP="0088353B">
      <w:pPr>
        <w:pStyle w:val="Answer"/>
        <w:ind w:left="0"/>
      </w:pPr>
      <w:r>
        <w:t xml:space="preserve">You must include: </w:t>
      </w:r>
    </w:p>
    <w:p w14:paraId="57E63AA4" w14:textId="77777777" w:rsidR="0088353B" w:rsidRDefault="0088353B" w:rsidP="0088353B">
      <w:pPr>
        <w:pStyle w:val="Answer"/>
        <w:ind w:left="0"/>
      </w:pPr>
    </w:p>
    <w:p w14:paraId="36648975" w14:textId="77777777" w:rsidR="0088353B" w:rsidRDefault="0088353B" w:rsidP="0088353B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Product overview </w:t>
      </w:r>
    </w:p>
    <w:p w14:paraId="49FA2C37" w14:textId="591FC138" w:rsidR="0088353B" w:rsidRPr="00A815DF" w:rsidRDefault="0088353B" w:rsidP="0088353B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Detailed </w:t>
      </w:r>
      <w:r w:rsidR="00A91FB1">
        <w:rPr>
          <w:b/>
        </w:rPr>
        <w:t>a</w:t>
      </w:r>
      <w:r>
        <w:rPr>
          <w:b/>
        </w:rPr>
        <w:t xml:space="preserve">nnotated </w:t>
      </w:r>
      <w:r w:rsidR="00A91FB1">
        <w:rPr>
          <w:b/>
        </w:rPr>
        <w:t>d</w:t>
      </w:r>
      <w:r>
        <w:rPr>
          <w:b/>
        </w:rPr>
        <w:t xml:space="preserve">iagrams </w:t>
      </w:r>
    </w:p>
    <w:p w14:paraId="1D7F043D" w14:textId="77777777" w:rsidR="0088353B" w:rsidRDefault="0088353B" w:rsidP="0088353B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>Servicing and maintenance requirements</w:t>
      </w:r>
    </w:p>
    <w:p w14:paraId="2CD24BDD" w14:textId="77777777" w:rsidR="0088353B" w:rsidRDefault="0088353B" w:rsidP="0088353B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Health and safety aspects (think about what you learned in Unit 1) </w:t>
      </w:r>
    </w:p>
    <w:p w14:paraId="33CCC977" w14:textId="77777777" w:rsidR="00051B45" w:rsidRDefault="00051B45" w:rsidP="00686259">
      <w:pPr>
        <w:pStyle w:val="Answer"/>
        <w:ind w:left="0"/>
      </w:pPr>
    </w:p>
    <w:p w14:paraId="525998A5" w14:textId="77777777" w:rsidR="00051B45" w:rsidRDefault="00051B45" w:rsidP="00E2541D">
      <w:pPr>
        <w:pStyle w:val="Answer"/>
        <w:ind w:left="360"/>
      </w:pPr>
    </w:p>
    <w:p w14:paraId="5241D78B" w14:textId="77777777" w:rsidR="00051B45" w:rsidRDefault="00051B45" w:rsidP="00E2541D">
      <w:pPr>
        <w:pStyle w:val="Answer"/>
        <w:ind w:left="360"/>
      </w:pPr>
    </w:p>
    <w:p w14:paraId="42F6D506" w14:textId="77777777" w:rsidR="00051B45" w:rsidRDefault="00051B45" w:rsidP="00B820F6">
      <w:pPr>
        <w:pStyle w:val="Answer"/>
        <w:ind w:left="0"/>
      </w:pPr>
    </w:p>
    <w:p w14:paraId="125725BE" w14:textId="77777777" w:rsidR="00051B45" w:rsidRDefault="00051B45" w:rsidP="00B820F6">
      <w:pPr>
        <w:pStyle w:val="Answer"/>
        <w:ind w:left="0"/>
      </w:pPr>
    </w:p>
    <w:p w14:paraId="344FA657" w14:textId="77777777" w:rsidR="00051B45" w:rsidRDefault="00051B45" w:rsidP="00B820F6">
      <w:pPr>
        <w:pStyle w:val="Answer"/>
        <w:ind w:left="0"/>
      </w:pPr>
    </w:p>
    <w:p w14:paraId="6EAD39E9" w14:textId="77777777" w:rsidR="00051B45" w:rsidRDefault="00051B45" w:rsidP="00E119DC">
      <w:pPr>
        <w:pStyle w:val="Normalnumberedlist"/>
        <w:numPr>
          <w:ilvl w:val="0"/>
          <w:numId w:val="0"/>
        </w:numPr>
        <w:ind w:left="720"/>
      </w:pPr>
    </w:p>
    <w:p w14:paraId="0693857A" w14:textId="77777777" w:rsidR="00051B45" w:rsidRDefault="00051B45" w:rsidP="00110217">
      <w:pPr>
        <w:rPr>
          <w:rFonts w:cs="Arial"/>
          <w:szCs w:val="22"/>
        </w:rPr>
      </w:pPr>
    </w:p>
    <w:p w14:paraId="64744719" w14:textId="77777777" w:rsidR="00051B45" w:rsidRDefault="00051B45" w:rsidP="006E1028">
      <w:pPr>
        <w:pStyle w:val="Answer"/>
      </w:pPr>
    </w:p>
    <w:p w14:paraId="1433EC62" w14:textId="77777777" w:rsidR="00474F67" w:rsidRDefault="00474F67" w:rsidP="00474F67">
      <w:pPr>
        <w:rPr>
          <w:rFonts w:cs="Arial"/>
          <w:szCs w:val="22"/>
        </w:rPr>
      </w:pPr>
    </w:p>
    <w:p w14:paraId="27003243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6B7AF" w14:textId="77777777" w:rsidR="00D548E0" w:rsidRDefault="00D548E0">
      <w:pPr>
        <w:spacing w:before="0" w:after="0"/>
      </w:pPr>
      <w:r>
        <w:separator/>
      </w:r>
    </w:p>
  </w:endnote>
  <w:endnote w:type="continuationSeparator" w:id="0">
    <w:p w14:paraId="1F1D821B" w14:textId="77777777" w:rsidR="00D548E0" w:rsidRDefault="00D548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A266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8D0C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B888E33" wp14:editId="70C41AF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BE9ED0A" w14:textId="0E492C3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152F7E" w:rsidRPr="00152F7E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837840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888E3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BE9ED0A" w14:textId="0E492C3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152F7E" w:rsidRPr="00152F7E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837840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E4B2084" wp14:editId="132B370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85C2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59276" w14:textId="77777777" w:rsidR="00D548E0" w:rsidRDefault="00D548E0">
      <w:pPr>
        <w:spacing w:before="0" w:after="0"/>
      </w:pPr>
      <w:r>
        <w:separator/>
      </w:r>
    </w:p>
  </w:footnote>
  <w:footnote w:type="continuationSeparator" w:id="0">
    <w:p w14:paraId="7AE49A1D" w14:textId="77777777" w:rsidR="00D548E0" w:rsidRDefault="00D548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27B8D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27B4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7A0E8FA" wp14:editId="43167AD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6E031E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73508A" wp14:editId="72E58E1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76866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8EE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467FF"/>
    <w:multiLevelType w:val="hybridMultilevel"/>
    <w:tmpl w:val="FD9E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812938">
    <w:abstractNumId w:val="4"/>
  </w:num>
  <w:num w:numId="2" w16cid:durableId="1445731904">
    <w:abstractNumId w:val="15"/>
  </w:num>
  <w:num w:numId="3" w16cid:durableId="1173762951">
    <w:abstractNumId w:val="22"/>
  </w:num>
  <w:num w:numId="4" w16cid:durableId="505831682">
    <w:abstractNumId w:val="17"/>
  </w:num>
  <w:num w:numId="5" w16cid:durableId="200559170">
    <w:abstractNumId w:val="7"/>
  </w:num>
  <w:num w:numId="6" w16cid:durableId="1714304616">
    <w:abstractNumId w:val="16"/>
  </w:num>
  <w:num w:numId="7" w16cid:durableId="564268415">
    <w:abstractNumId w:val="7"/>
  </w:num>
  <w:num w:numId="8" w16cid:durableId="1136338736">
    <w:abstractNumId w:val="1"/>
  </w:num>
  <w:num w:numId="9" w16cid:durableId="1505241238">
    <w:abstractNumId w:val="7"/>
    <w:lvlOverride w:ilvl="0">
      <w:startOverride w:val="1"/>
    </w:lvlOverride>
  </w:num>
  <w:num w:numId="10" w16cid:durableId="717047800">
    <w:abstractNumId w:val="18"/>
  </w:num>
  <w:num w:numId="11" w16cid:durableId="1256279663">
    <w:abstractNumId w:val="14"/>
  </w:num>
  <w:num w:numId="12" w16cid:durableId="719330392">
    <w:abstractNumId w:val="5"/>
  </w:num>
  <w:num w:numId="13" w16cid:durableId="1836799062">
    <w:abstractNumId w:val="13"/>
  </w:num>
  <w:num w:numId="14" w16cid:durableId="336731468">
    <w:abstractNumId w:val="19"/>
  </w:num>
  <w:num w:numId="15" w16cid:durableId="351421049">
    <w:abstractNumId w:val="10"/>
  </w:num>
  <w:num w:numId="16" w16cid:durableId="1976251578">
    <w:abstractNumId w:val="6"/>
  </w:num>
  <w:num w:numId="17" w16cid:durableId="1720008487">
    <w:abstractNumId w:val="24"/>
  </w:num>
  <w:num w:numId="18" w16cid:durableId="2095083414">
    <w:abstractNumId w:val="25"/>
  </w:num>
  <w:num w:numId="19" w16cid:durableId="90010589">
    <w:abstractNumId w:val="3"/>
  </w:num>
  <w:num w:numId="20" w16cid:durableId="1472821822">
    <w:abstractNumId w:val="2"/>
  </w:num>
  <w:num w:numId="21" w16cid:durableId="43334850">
    <w:abstractNumId w:val="8"/>
  </w:num>
  <w:num w:numId="22" w16cid:durableId="700664797">
    <w:abstractNumId w:val="8"/>
    <w:lvlOverride w:ilvl="0">
      <w:startOverride w:val="1"/>
    </w:lvlOverride>
  </w:num>
  <w:num w:numId="23" w16cid:durableId="1866942469">
    <w:abstractNumId w:val="23"/>
  </w:num>
  <w:num w:numId="24" w16cid:durableId="1948198500">
    <w:abstractNumId w:val="8"/>
    <w:lvlOverride w:ilvl="0">
      <w:startOverride w:val="1"/>
    </w:lvlOverride>
  </w:num>
  <w:num w:numId="25" w16cid:durableId="1144083375">
    <w:abstractNumId w:val="8"/>
    <w:lvlOverride w:ilvl="0">
      <w:startOverride w:val="1"/>
    </w:lvlOverride>
  </w:num>
  <w:num w:numId="26" w16cid:durableId="1542932944">
    <w:abstractNumId w:val="9"/>
  </w:num>
  <w:num w:numId="27" w16cid:durableId="561061493">
    <w:abstractNumId w:val="20"/>
  </w:num>
  <w:num w:numId="28" w16cid:durableId="1311441898">
    <w:abstractNumId w:val="8"/>
    <w:lvlOverride w:ilvl="0">
      <w:startOverride w:val="1"/>
    </w:lvlOverride>
  </w:num>
  <w:num w:numId="29" w16cid:durableId="87237718">
    <w:abstractNumId w:val="21"/>
  </w:num>
  <w:num w:numId="30" w16cid:durableId="1803769986">
    <w:abstractNumId w:val="8"/>
  </w:num>
  <w:num w:numId="31" w16cid:durableId="178466340">
    <w:abstractNumId w:val="8"/>
    <w:lvlOverride w:ilvl="0">
      <w:startOverride w:val="1"/>
    </w:lvlOverride>
  </w:num>
  <w:num w:numId="32" w16cid:durableId="1221331557">
    <w:abstractNumId w:val="8"/>
    <w:lvlOverride w:ilvl="0">
      <w:startOverride w:val="1"/>
    </w:lvlOverride>
  </w:num>
  <w:num w:numId="33" w16cid:durableId="1172178622">
    <w:abstractNumId w:val="0"/>
  </w:num>
  <w:num w:numId="34" w16cid:durableId="1781755243">
    <w:abstractNumId w:val="12"/>
  </w:num>
  <w:num w:numId="35" w16cid:durableId="12102603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B45"/>
    <w:rsid w:val="000033BD"/>
    <w:rsid w:val="00051B45"/>
    <w:rsid w:val="00082C62"/>
    <w:rsid w:val="000B231F"/>
    <w:rsid w:val="000E194B"/>
    <w:rsid w:val="00110217"/>
    <w:rsid w:val="00152AC3"/>
    <w:rsid w:val="00152F7E"/>
    <w:rsid w:val="00156AF3"/>
    <w:rsid w:val="0019491D"/>
    <w:rsid w:val="001B752A"/>
    <w:rsid w:val="001E6130"/>
    <w:rsid w:val="001F74AD"/>
    <w:rsid w:val="002D07A8"/>
    <w:rsid w:val="00323A99"/>
    <w:rsid w:val="003405EA"/>
    <w:rsid w:val="00342E9E"/>
    <w:rsid w:val="003F7F14"/>
    <w:rsid w:val="00404B31"/>
    <w:rsid w:val="00474F67"/>
    <w:rsid w:val="0048500D"/>
    <w:rsid w:val="00524E1B"/>
    <w:rsid w:val="005C42B4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4DBA"/>
    <w:rsid w:val="00860FED"/>
    <w:rsid w:val="0088353B"/>
    <w:rsid w:val="008C1F1C"/>
    <w:rsid w:val="008D47A6"/>
    <w:rsid w:val="008F087B"/>
    <w:rsid w:val="009975A0"/>
    <w:rsid w:val="009C5C6E"/>
    <w:rsid w:val="00A2454C"/>
    <w:rsid w:val="00A91FB1"/>
    <w:rsid w:val="00AD179E"/>
    <w:rsid w:val="00AE245C"/>
    <w:rsid w:val="00B054EC"/>
    <w:rsid w:val="00B84096"/>
    <w:rsid w:val="00BE2C21"/>
    <w:rsid w:val="00C01D20"/>
    <w:rsid w:val="00C202BF"/>
    <w:rsid w:val="00C60280"/>
    <w:rsid w:val="00C858D7"/>
    <w:rsid w:val="00C92F19"/>
    <w:rsid w:val="00D073BC"/>
    <w:rsid w:val="00D548E0"/>
    <w:rsid w:val="00D56B82"/>
    <w:rsid w:val="00D62B4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989F07"/>
  <w15:docId w15:val="{A9A2C926-8C67-4DEF-866E-E0D972584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152F7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59</Words>
  <Characters>381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2013-05-15T12:05:00Z</cp:lastPrinted>
  <dcterms:created xsi:type="dcterms:W3CDTF">2021-07-12T08:40:00Z</dcterms:created>
  <dcterms:modified xsi:type="dcterms:W3CDTF">2025-11-12T18:35:00Z</dcterms:modified>
</cp:coreProperties>
</file>